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64D3D6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BB1B5F">
        <w:rPr>
          <w:rFonts w:ascii="Arial" w:hAnsi="Arial" w:cs="Arial"/>
          <w:b/>
          <w:bCs/>
          <w:sz w:val="24"/>
          <w:szCs w:val="24"/>
        </w:rPr>
        <w:t>6641</w:t>
      </w:r>
    </w:p>
    <w:p w14:paraId="09465D17" w14:textId="2AF0B678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2E57E7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61BB1">
        <w:rPr>
          <w:rFonts w:ascii="Arial" w:hAnsi="Arial" w:cs="Arial"/>
          <w:b/>
        </w:rPr>
        <w:t>vivo</w:t>
      </w:r>
    </w:p>
    <w:p w14:paraId="74C363CA" w14:textId="14283F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54A53">
        <w:rPr>
          <w:rFonts w:ascii="Arial" w:hAnsi="Arial" w:cs="Arial"/>
          <w:b/>
        </w:rPr>
        <w:t xml:space="preserve">1.2, </w:t>
      </w:r>
      <w:r w:rsidR="00F54A53" w:rsidRPr="00F54A53">
        <w:rPr>
          <w:rFonts w:ascii="Arial" w:hAnsi="Arial" w:cs="Arial"/>
          <w:b/>
        </w:rPr>
        <w:t>Network slicing</w:t>
      </w:r>
      <w:r w:rsidR="001E2A0E">
        <w:rPr>
          <w:rFonts w:ascii="Arial" w:hAnsi="Arial" w:cs="Arial"/>
          <w:b/>
        </w:rPr>
        <w:t xml:space="preserve">] </w:t>
      </w:r>
      <w:r w:rsidR="000A3565" w:rsidRPr="000A3565">
        <w:rPr>
          <w:rFonts w:ascii="Arial" w:hAnsi="Arial" w:cs="Arial"/>
          <w:b/>
        </w:rPr>
        <w:t>Simplified Network Slicing</w:t>
      </w:r>
    </w:p>
    <w:p w14:paraId="06D82237" w14:textId="156D877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F54A53" w:rsidRPr="00F54A53">
        <w:rPr>
          <w:rFonts w:ascii="Arial" w:hAnsi="Arial" w:cs="Arial"/>
          <w:b/>
        </w:rPr>
        <w:t>Approval</w:t>
      </w:r>
    </w:p>
    <w:p w14:paraId="2CA545C3" w14:textId="670CCB9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6D6DF2">
        <w:rPr>
          <w:rFonts w:ascii="Arial" w:hAnsi="Arial" w:cs="Arial"/>
          <w:b/>
        </w:rPr>
        <w:t>Agenda Item:</w:t>
      </w:r>
      <w:r w:rsidRPr="006D6DF2">
        <w:rPr>
          <w:rFonts w:ascii="Arial" w:hAnsi="Arial" w:cs="Arial"/>
          <w:b/>
        </w:rPr>
        <w:tab/>
      </w:r>
      <w:r w:rsidR="00F54A53" w:rsidRPr="006D6DF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70B69326" w14:textId="71FF8532" w:rsidR="00F54A53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F54A53">
        <w:rPr>
          <w:rFonts w:ascii="Arial" w:hAnsi="Arial" w:cs="Arial"/>
          <w:i/>
        </w:rPr>
        <w:t xml:space="preserve">paper focus on promoting </w:t>
      </w:r>
      <w:r w:rsidR="00F54A53" w:rsidRPr="00F54A53">
        <w:rPr>
          <w:rFonts w:ascii="Arial" w:hAnsi="Arial" w:cs="Arial"/>
          <w:i/>
        </w:rPr>
        <w:t>network slice in 6G</w:t>
      </w:r>
      <w:r w:rsidR="00283B71">
        <w:rPr>
          <w:rFonts w:ascii="Arial" w:hAnsi="Arial" w:cs="Arial"/>
          <w:i/>
        </w:rPr>
        <w:t xml:space="preserve"> that</w:t>
      </w:r>
      <w:r w:rsidR="00F54A53">
        <w:rPr>
          <w:rFonts w:ascii="Arial" w:hAnsi="Arial" w:cs="Arial"/>
          <w:i/>
        </w:rPr>
        <w:t xml:space="preserve"> </w:t>
      </w:r>
      <w:r w:rsidR="00283B71" w:rsidRPr="00283B71">
        <w:rPr>
          <w:rFonts w:ascii="Arial" w:hAnsi="Arial" w:cs="Arial"/>
          <w:i/>
        </w:rPr>
        <w:t>how to efficiently, simply and with low complexity implement the benefits of network slice</w:t>
      </w:r>
      <w:r w:rsidR="00F54A53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2D26EE48" w14:textId="58786F12" w:rsidR="00D95872" w:rsidRDefault="00494C3A" w:rsidP="00494C3A">
      <w:pPr>
        <w:pStyle w:val="2"/>
        <w:rPr>
          <w:lang w:eastAsia="zh-CN"/>
        </w:rPr>
      </w:pPr>
      <w:bookmarkStart w:id="0" w:name="_Hlk87257355"/>
      <w:r>
        <w:rPr>
          <w:rFonts w:hint="eastAsia"/>
          <w:b/>
          <w:bCs/>
          <w:lang w:eastAsia="zh-CN"/>
        </w:rPr>
        <w:t xml:space="preserve">1.1 </w:t>
      </w:r>
      <w:r w:rsidR="007F73C9" w:rsidRPr="008D32A7">
        <w:rPr>
          <w:b/>
          <w:bCs/>
          <w:lang w:eastAsia="zh-CN"/>
        </w:rPr>
        <w:t>Architectural Motivation</w:t>
      </w:r>
      <w:r w:rsidR="00127266" w:rsidRPr="00127266">
        <w:rPr>
          <w:b/>
          <w:bCs/>
          <w:lang w:eastAsia="zh-CN"/>
        </w:rPr>
        <w:t>&amp; Gap Analysis</w:t>
      </w:r>
      <w:r w:rsidR="00273DD9">
        <w:rPr>
          <w:b/>
          <w:bCs/>
          <w:lang w:eastAsia="zh-CN"/>
        </w:rPr>
        <w:t xml:space="preserve"> on simplifying the network slicing</w:t>
      </w:r>
      <w:r w:rsidR="007F73C9" w:rsidRPr="008D32A7">
        <w:rPr>
          <w:b/>
          <w:bCs/>
          <w:lang w:eastAsia="zh-CN"/>
        </w:rPr>
        <w:t>:</w:t>
      </w:r>
    </w:p>
    <w:p w14:paraId="0F185932" w14:textId="4DD1D9D9" w:rsidR="00FE1D9F" w:rsidRDefault="00FE1D9F" w:rsidP="007F73C9">
      <w:pPr>
        <w:rPr>
          <w:lang w:eastAsia="zh-CN"/>
        </w:rPr>
      </w:pPr>
      <w:r>
        <w:rPr>
          <w:rFonts w:hint="eastAsia"/>
          <w:lang w:eastAsia="zh-CN"/>
        </w:rPr>
        <w:t>N</w:t>
      </w:r>
      <w:r w:rsidRPr="00FE1D9F">
        <w:rPr>
          <w:lang w:eastAsia="zh-CN"/>
        </w:rPr>
        <w:t xml:space="preserve">etwork </w:t>
      </w:r>
      <w:r>
        <w:rPr>
          <w:lang w:eastAsia="zh-CN"/>
        </w:rPr>
        <w:t>Slice</w:t>
      </w:r>
      <w:r w:rsidRPr="00FE1D9F">
        <w:rPr>
          <w:lang w:eastAsia="zh-CN"/>
        </w:rPr>
        <w:t xml:space="preserve"> is one of the core innovations in 5G communication technology. From the technical perspective of network slic</w:t>
      </w:r>
      <w:r>
        <w:rPr>
          <w:lang w:eastAsia="zh-CN"/>
        </w:rPr>
        <w:t>e</w:t>
      </w:r>
      <w:r w:rsidRPr="00FE1D9F">
        <w:rPr>
          <w:lang w:eastAsia="zh-CN"/>
        </w:rPr>
        <w:t xml:space="preserve">, it can effectively </w:t>
      </w:r>
      <w:r>
        <w:rPr>
          <w:lang w:eastAsia="zh-CN"/>
        </w:rPr>
        <w:t>satisfy the</w:t>
      </w:r>
      <w:r w:rsidRPr="00FE1D9F">
        <w:rPr>
          <w:lang w:eastAsia="zh-CN"/>
        </w:rPr>
        <w:t xml:space="preserve"> diverse business requirements, achieve efficient sharing and isolation of network resources, and accelerate the deployment and innovation of new services</w:t>
      </w:r>
      <w:r>
        <w:rPr>
          <w:lang w:eastAsia="zh-CN"/>
        </w:rPr>
        <w:t>.</w:t>
      </w:r>
      <w:r w:rsidR="00027790">
        <w:rPr>
          <w:lang w:eastAsia="zh-CN"/>
        </w:rPr>
        <w:t xml:space="preserve"> The specific advantages can be reflected by the following aspects:</w:t>
      </w:r>
    </w:p>
    <w:p w14:paraId="069F4270" w14:textId="22AC8CE2" w:rsidR="00027790" w:rsidRDefault="00027790" w:rsidP="000277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027790">
        <w:rPr>
          <w:lang w:eastAsia="zh-CN"/>
        </w:rPr>
        <w:t>Precise guarantee of quality of service (QoS)</w:t>
      </w:r>
      <w:r>
        <w:rPr>
          <w:lang w:eastAsia="zh-CN"/>
        </w:rPr>
        <w:t>;</w:t>
      </w:r>
    </w:p>
    <w:p w14:paraId="1503182D" w14:textId="1D955487" w:rsidR="00027790" w:rsidRDefault="00027790" w:rsidP="000277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107B1">
        <w:rPr>
          <w:lang w:eastAsia="zh-CN"/>
        </w:rPr>
        <w:t>Optimized r</w:t>
      </w:r>
      <w:r w:rsidRPr="00027790">
        <w:rPr>
          <w:lang w:eastAsia="zh-CN"/>
        </w:rPr>
        <w:t>esource utilization rate and cost</w:t>
      </w:r>
      <w:r>
        <w:rPr>
          <w:lang w:eastAsia="zh-CN"/>
        </w:rPr>
        <w:t>;</w:t>
      </w:r>
    </w:p>
    <w:p w14:paraId="78915418" w14:textId="238DA625" w:rsidR="00027790" w:rsidRDefault="00027790" w:rsidP="000277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027790">
        <w:rPr>
          <w:lang w:eastAsia="zh-CN"/>
        </w:rPr>
        <w:t>Flexibility and scalability</w:t>
      </w:r>
      <w:r>
        <w:rPr>
          <w:lang w:eastAsia="zh-CN"/>
        </w:rPr>
        <w:t>;</w:t>
      </w:r>
    </w:p>
    <w:p w14:paraId="0C2BA74C" w14:textId="04D88448" w:rsidR="00027790" w:rsidRDefault="00027790" w:rsidP="000277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107B1">
        <w:rPr>
          <w:lang w:eastAsia="zh-CN"/>
        </w:rPr>
        <w:t>C</w:t>
      </w:r>
      <w:r w:rsidR="008107B1" w:rsidRPr="008107B1">
        <w:rPr>
          <w:lang w:eastAsia="zh-CN"/>
        </w:rPr>
        <w:t>onducive to business model innovation</w:t>
      </w:r>
      <w:r w:rsidR="008107B1">
        <w:rPr>
          <w:lang w:eastAsia="zh-CN"/>
        </w:rPr>
        <w:t>;</w:t>
      </w:r>
    </w:p>
    <w:p w14:paraId="218C9DFA" w14:textId="01576B58" w:rsidR="008107B1" w:rsidRDefault="008107B1" w:rsidP="000277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</w:t>
      </w:r>
      <w:r w:rsidRPr="008107B1">
        <w:rPr>
          <w:lang w:eastAsia="zh-CN"/>
        </w:rPr>
        <w:t>nhance</w:t>
      </w:r>
      <w:r>
        <w:rPr>
          <w:lang w:eastAsia="zh-CN"/>
        </w:rPr>
        <w:t>d</w:t>
      </w:r>
      <w:r w:rsidRPr="008107B1">
        <w:rPr>
          <w:lang w:eastAsia="zh-CN"/>
        </w:rPr>
        <w:t xml:space="preserve"> security and reliability</w:t>
      </w:r>
      <w:r>
        <w:rPr>
          <w:lang w:eastAsia="zh-CN"/>
        </w:rPr>
        <w:t>;</w:t>
      </w:r>
    </w:p>
    <w:p w14:paraId="19F52496" w14:textId="1A94FBC3" w:rsidR="00EB5C7E" w:rsidRDefault="001164EF" w:rsidP="007F73C9">
      <w:pPr>
        <w:rPr>
          <w:lang w:eastAsia="zh-CN"/>
        </w:rPr>
      </w:pPr>
      <w:r>
        <w:rPr>
          <w:lang w:val="en-US" w:eastAsia="zh-CN"/>
        </w:rPr>
        <w:t>However, a</w:t>
      </w:r>
      <w:r w:rsidRPr="00EB5C7E">
        <w:rPr>
          <w:lang w:val="en-US" w:eastAsia="zh-CN"/>
        </w:rPr>
        <w:t xml:space="preserve">fter multiple </w:t>
      </w:r>
      <w:r>
        <w:rPr>
          <w:lang w:val="en-US" w:eastAsia="zh-CN"/>
        </w:rPr>
        <w:t>release</w:t>
      </w:r>
      <w:r w:rsidRPr="00EB5C7E">
        <w:rPr>
          <w:lang w:val="en-US" w:eastAsia="zh-CN"/>
        </w:rPr>
        <w:t xml:space="preserve"> of </w:t>
      </w:r>
      <w:r>
        <w:rPr>
          <w:lang w:val="en-US" w:eastAsia="zh-CN"/>
        </w:rPr>
        <w:t>study</w:t>
      </w:r>
      <w:r w:rsidRPr="00EB5C7E">
        <w:rPr>
          <w:lang w:val="en-US" w:eastAsia="zh-CN"/>
        </w:rPr>
        <w:t xml:space="preserve"> and evolution</w:t>
      </w:r>
      <w:r>
        <w:rPr>
          <w:lang w:val="en-US" w:eastAsia="zh-CN"/>
        </w:rPr>
        <w:t xml:space="preserve"> as the following table</w:t>
      </w:r>
      <w:r w:rsidRPr="00EB5C7E">
        <w:rPr>
          <w:lang w:val="en-US" w:eastAsia="zh-CN"/>
        </w:rPr>
        <w:t>, network slic</w:t>
      </w:r>
      <w:r w:rsidR="00E015A0">
        <w:rPr>
          <w:lang w:val="en-US" w:eastAsia="zh-CN"/>
        </w:rPr>
        <w:t>ing</w:t>
      </w:r>
      <w:r w:rsidRPr="00EB5C7E">
        <w:rPr>
          <w:lang w:val="en-US" w:eastAsia="zh-CN"/>
        </w:rPr>
        <w:t xml:space="preserve"> has become extremely bloated, greatly increasing the processing logic and complexity of networks and </w:t>
      </w:r>
      <w:r>
        <w:rPr>
          <w:lang w:val="en-US" w:eastAsia="zh-CN"/>
        </w:rPr>
        <w:t>UE</w:t>
      </w:r>
      <w:r w:rsidR="00356671">
        <w:rPr>
          <w:lang w:val="en-US" w:eastAsia="zh-CN"/>
        </w:rPr>
        <w:t>.</w:t>
      </w:r>
    </w:p>
    <w:tbl>
      <w:tblPr>
        <w:tblW w:w="934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50"/>
        <w:gridCol w:w="4254"/>
        <w:gridCol w:w="3544"/>
      </w:tblGrid>
      <w:tr w:rsidR="00E66F51" w:rsidRPr="00E66F51" w14:paraId="74E440EF" w14:textId="77777777" w:rsidTr="00E66F51">
        <w:trPr>
          <w:trHeight w:val="584"/>
        </w:trPr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75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0EEF3B" w14:textId="0E291E45" w:rsidR="00E66F51" w:rsidRPr="00E66F51" w:rsidRDefault="00C94FB5" w:rsidP="00E66F51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Calibri" w:hAnsi="Arial" w:cs="Arial" w:hint="eastAsia"/>
                <w:b/>
                <w:bCs/>
                <w:color w:val="FFFFFF"/>
                <w:kern w:val="24"/>
                <w:lang w:val="en-US" w:eastAsia="zh-CN"/>
              </w:rPr>
              <w:t>R</w:t>
            </w:r>
            <w:r>
              <w:rPr>
                <w:rFonts w:ascii="Calibri" w:hAnsi="Arial" w:cs="Arial"/>
                <w:b/>
                <w:bCs/>
                <w:color w:val="FFFFFF"/>
                <w:kern w:val="24"/>
                <w:lang w:val="en-US" w:eastAsia="zh-CN"/>
              </w:rPr>
              <w:t>elease</w:t>
            </w:r>
          </w:p>
        </w:tc>
        <w:tc>
          <w:tcPr>
            <w:tcW w:w="42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75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FC75D1" w14:textId="6A9B6EFE" w:rsidR="00E66F51" w:rsidRPr="00E66F51" w:rsidRDefault="00C94FB5" w:rsidP="00E66F51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Calibri" w:hAnsi="Arial" w:cs="Arial" w:hint="eastAsia"/>
                <w:b/>
                <w:bCs/>
                <w:color w:val="FFFFFF"/>
                <w:kern w:val="24"/>
                <w:lang w:val="en-US" w:eastAsia="zh-CN"/>
              </w:rPr>
              <w:t>M</w:t>
            </w:r>
            <w:r>
              <w:rPr>
                <w:rFonts w:ascii="Calibri" w:hAnsi="Arial" w:cs="Arial"/>
                <w:b/>
                <w:bCs/>
                <w:color w:val="FFFFFF"/>
                <w:kern w:val="24"/>
                <w:lang w:val="en-US" w:eastAsia="zh-CN"/>
              </w:rPr>
              <w:t>ainly study contents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75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407C0F" w14:textId="31215608" w:rsidR="00E66F51" w:rsidRPr="00E66F51" w:rsidRDefault="00C94FB5" w:rsidP="00E66F51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Calibri" w:hAnsi="Arial" w:cs="Arial"/>
                <w:b/>
                <w:bCs/>
                <w:color w:val="FFFFFF"/>
                <w:kern w:val="24"/>
                <w:lang w:val="en-US" w:eastAsia="zh-CN"/>
              </w:rPr>
              <w:t>Introduced NSSAI</w:t>
            </w:r>
          </w:p>
        </w:tc>
      </w:tr>
      <w:tr w:rsidR="00E66F51" w:rsidRPr="00E66F51" w14:paraId="0FDF7E43" w14:textId="77777777" w:rsidTr="00E66F51">
        <w:trPr>
          <w:trHeight w:val="584"/>
        </w:trPr>
        <w:tc>
          <w:tcPr>
            <w:tcW w:w="1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9C155F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R15-NS (network slice)</w:t>
            </w:r>
          </w:p>
        </w:tc>
        <w:tc>
          <w:tcPr>
            <w:tcW w:w="425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ECC3CA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Basic procedure and usage (e.g., request, allow, reject slice during registration procedure)</w:t>
            </w:r>
          </w:p>
        </w:tc>
        <w:tc>
          <w:tcPr>
            <w:tcW w:w="3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1FF3FA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Requested NSSAI, Allowed NSSAI, rejected NSSAI, configured NSSAI…</w:t>
            </w:r>
          </w:p>
        </w:tc>
      </w:tr>
      <w:tr w:rsidR="00E66F51" w:rsidRPr="00E66F51" w14:paraId="612EDF2D" w14:textId="77777777" w:rsidTr="00E66F51">
        <w:trPr>
          <w:trHeight w:val="584"/>
        </w:trPr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FB8BE9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R16-eNS</w:t>
            </w:r>
          </w:p>
        </w:tc>
        <w:tc>
          <w:tcPr>
            <w:tcW w:w="42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332CA1" w14:textId="77777777" w:rsidR="00E66F51" w:rsidRPr="00E66F51" w:rsidRDefault="00E66F51" w:rsidP="00027790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eastAsia="zh-CN"/>
              </w:rPr>
              <w:t>network slicing interworking support from EPC to 5GC</w:t>
            </w:r>
            <w:r w:rsidRPr="00E66F51">
              <w:rPr>
                <w:rFonts w:hAnsi="宋体" w:hint="eastAsia"/>
                <w:color w:val="000000"/>
                <w:kern w:val="24"/>
                <w:lang w:val="en-US" w:eastAsia="zh-CN"/>
              </w:rPr>
              <w:t>；</w:t>
            </w:r>
          </w:p>
          <w:p w14:paraId="62440529" w14:textId="77777777" w:rsidR="00E66F51" w:rsidRPr="00E66F51" w:rsidRDefault="00E66F51" w:rsidP="00027790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NSSAA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86EC94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Pending NSSAI</w:t>
            </w:r>
          </w:p>
        </w:tc>
      </w:tr>
      <w:tr w:rsidR="00E66F51" w:rsidRPr="00E66F51" w14:paraId="503836B5" w14:textId="77777777" w:rsidTr="00027790">
        <w:trPr>
          <w:trHeight w:val="1581"/>
        </w:trPr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34B363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R17-eNS_Ph2</w:t>
            </w:r>
          </w:p>
          <w:p w14:paraId="26D2C857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 xml:space="preserve">, </w:t>
            </w:r>
            <w:proofErr w:type="spellStart"/>
            <w:r w:rsidRPr="00E66F51">
              <w:rPr>
                <w:color w:val="000000"/>
                <w:kern w:val="24"/>
                <w:lang w:val="en-US" w:eastAsia="zh-CN"/>
              </w:rPr>
              <w:t>NRslice</w:t>
            </w:r>
            <w:proofErr w:type="spellEnd"/>
          </w:p>
        </w:tc>
        <w:tc>
          <w:tcPr>
            <w:tcW w:w="42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5C703E" w14:textId="77777777" w:rsidR="00E66F51" w:rsidRPr="00E66F51" w:rsidRDefault="00E66F51" w:rsidP="00027790">
            <w:pPr>
              <w:numPr>
                <w:ilvl w:val="0"/>
                <w:numId w:val="13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eastAsia="zh-CN"/>
              </w:rPr>
              <w:t>network slice access control</w:t>
            </w:r>
          </w:p>
          <w:p w14:paraId="184AF509" w14:textId="77777777" w:rsidR="00E66F51" w:rsidRPr="00E66F51" w:rsidRDefault="00E66F51" w:rsidP="00027790">
            <w:pPr>
              <w:numPr>
                <w:ilvl w:val="0"/>
                <w:numId w:val="13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enhancement of RAN slicing for NR - network slice AS group information.  (RAN alignments)</w:t>
            </w:r>
          </w:p>
          <w:p w14:paraId="0EA70D26" w14:textId="77777777" w:rsidR="00E66F51" w:rsidRPr="00E66F51" w:rsidRDefault="00E66F51" w:rsidP="00027790">
            <w:pPr>
              <w:numPr>
                <w:ilvl w:val="0"/>
                <w:numId w:val="13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UE is only allowed to be registered with compatible Network Slices (GSMA alignments)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2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B02B18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NSAG information,</w:t>
            </w:r>
          </w:p>
          <w:p w14:paraId="36720BB7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NSSRG information</w:t>
            </w:r>
          </w:p>
        </w:tc>
      </w:tr>
      <w:tr w:rsidR="00E66F51" w:rsidRPr="00E66F51" w14:paraId="54AA826B" w14:textId="77777777" w:rsidTr="00E66F51">
        <w:trPr>
          <w:trHeight w:val="584"/>
        </w:trPr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97A5AF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R18-eNS_Ph3</w:t>
            </w:r>
          </w:p>
        </w:tc>
        <w:tc>
          <w:tcPr>
            <w:tcW w:w="42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BBDB94" w14:textId="77777777" w:rsidR="00E66F51" w:rsidRPr="00E66F51" w:rsidRDefault="00E66F51" w:rsidP="00027790">
            <w:pPr>
              <w:numPr>
                <w:ilvl w:val="0"/>
                <w:numId w:val="14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Alternative NSSAI</w:t>
            </w:r>
            <w:r w:rsidRPr="00E66F51">
              <w:rPr>
                <w:color w:val="000000"/>
                <w:kern w:val="24"/>
                <w:lang w:val="en-US" w:eastAsia="zh-CN"/>
              </w:rPr>
              <w:t>；</w:t>
            </w:r>
          </w:p>
          <w:p w14:paraId="54E38EA9" w14:textId="77777777" w:rsidR="00E66F51" w:rsidRPr="00E66F51" w:rsidRDefault="00E66F51" w:rsidP="00027790">
            <w:pPr>
              <w:numPr>
                <w:ilvl w:val="0"/>
                <w:numId w:val="14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Sl</w:t>
            </w:r>
            <w:r w:rsidRPr="00E66F51">
              <w:rPr>
                <w:color w:val="000000" w:themeColor="text1"/>
                <w:kern w:val="24"/>
                <w:lang w:val="en-US" w:eastAsia="zh-CN"/>
              </w:rPr>
              <w:t xml:space="preserve">ice-based </w:t>
            </w:r>
            <w:proofErr w:type="spellStart"/>
            <w:r w:rsidRPr="00E66F51">
              <w:rPr>
                <w:color w:val="000000" w:themeColor="text1"/>
                <w:kern w:val="24"/>
                <w:lang w:val="en-US" w:eastAsia="zh-CN"/>
              </w:rPr>
              <w:t>SoR</w:t>
            </w:r>
            <w:proofErr w:type="spellEnd"/>
            <w:r w:rsidRPr="00E66F51">
              <w:rPr>
                <w:color w:val="000000" w:themeColor="text1"/>
                <w:kern w:val="24"/>
                <w:lang w:val="en-US" w:eastAsia="zh-CN"/>
              </w:rPr>
              <w:t xml:space="preserve"> mechanism</w:t>
            </w:r>
            <w:r w:rsidRPr="00E66F51">
              <w:rPr>
                <w:color w:val="000000" w:themeColor="text1"/>
                <w:kern w:val="24"/>
                <w:lang w:val="en-US" w:eastAsia="zh-CN"/>
              </w:rPr>
              <w:t>；</w:t>
            </w:r>
            <w:r w:rsidRPr="00E66F51">
              <w:rPr>
                <w:color w:val="000000" w:themeColor="text1"/>
                <w:kern w:val="24"/>
                <w:lang w:val="en-US" w:eastAsia="zh-CN"/>
              </w:rPr>
              <w:t>(i.e., slice-based network selection, cancelled)</w:t>
            </w:r>
          </w:p>
          <w:p w14:paraId="38E4D7B1" w14:textId="77777777" w:rsidR="00E66F51" w:rsidRPr="00E66F51" w:rsidRDefault="00E66F51" w:rsidP="00027790">
            <w:pPr>
              <w:numPr>
                <w:ilvl w:val="0"/>
                <w:numId w:val="14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Partial NSSAI</w:t>
            </w:r>
            <w:r w:rsidRPr="00E66F51">
              <w:rPr>
                <w:color w:val="000000"/>
                <w:kern w:val="24"/>
                <w:lang w:val="en-US" w:eastAsia="zh-CN"/>
              </w:rPr>
              <w:t>；</w:t>
            </w:r>
          </w:p>
          <w:p w14:paraId="3E33632A" w14:textId="77777777" w:rsidR="00E66F51" w:rsidRPr="00E66F51" w:rsidRDefault="00E66F51" w:rsidP="00027790">
            <w:pPr>
              <w:numPr>
                <w:ilvl w:val="0"/>
                <w:numId w:val="14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eastAsia="zh-CN"/>
              </w:rPr>
              <w:t>network slice validity</w:t>
            </w:r>
            <w:r w:rsidRPr="00E66F51">
              <w:rPr>
                <w:rFonts w:hAnsi="宋体" w:hint="eastAsia"/>
                <w:color w:val="000000"/>
                <w:kern w:val="24"/>
                <w:lang w:val="en-US" w:eastAsia="zh-CN"/>
              </w:rPr>
              <w:t>；</w:t>
            </w:r>
          </w:p>
          <w:p w14:paraId="54700F22" w14:textId="77777777" w:rsidR="00E66F51" w:rsidRPr="00E66F51" w:rsidRDefault="00E66F51" w:rsidP="00027790">
            <w:pPr>
              <w:numPr>
                <w:ilvl w:val="0"/>
                <w:numId w:val="14"/>
              </w:numPr>
              <w:spacing w:after="0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Network controlled slice behavior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A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017320" w14:textId="77777777" w:rsidR="00E66F51" w:rsidRPr="00E66F51" w:rsidRDefault="00E66F51" w:rsidP="00E66F51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6F51">
              <w:rPr>
                <w:color w:val="000000"/>
                <w:kern w:val="24"/>
                <w:lang w:val="en-US" w:eastAsia="zh-CN"/>
              </w:rPr>
              <w:t>Replaced NSSAI, partially allowed NSSAI, partially rejected NSSAI, on-demand NSSAI</w:t>
            </w:r>
          </w:p>
        </w:tc>
      </w:tr>
    </w:tbl>
    <w:p w14:paraId="5387327C" w14:textId="3194B9F6" w:rsidR="006E673E" w:rsidRDefault="00356671" w:rsidP="007F73C9">
      <w:pPr>
        <w:rPr>
          <w:lang w:val="en-US" w:eastAsia="zh-CN"/>
        </w:rPr>
      </w:pPr>
      <w:r w:rsidRPr="00356671">
        <w:rPr>
          <w:lang w:val="en-US" w:eastAsia="zh-CN"/>
        </w:rPr>
        <w:t>On the other hand</w:t>
      </w:r>
      <w:r>
        <w:rPr>
          <w:lang w:val="en-US" w:eastAsia="zh-CN"/>
        </w:rPr>
        <w:t>, i</w:t>
      </w:r>
      <w:r w:rsidR="001164EF" w:rsidRPr="001164EF">
        <w:rPr>
          <w:lang w:val="en-US" w:eastAsia="zh-CN"/>
        </w:rPr>
        <w:t>n business, due to the insufficient support of UE for URSP, network slic</w:t>
      </w:r>
      <w:r w:rsidR="001164EF">
        <w:rPr>
          <w:lang w:val="en-US" w:eastAsia="zh-CN"/>
        </w:rPr>
        <w:t>e</w:t>
      </w:r>
      <w:r w:rsidR="001164EF" w:rsidRPr="001164EF">
        <w:rPr>
          <w:lang w:val="en-US" w:eastAsia="zh-CN"/>
        </w:rPr>
        <w:t xml:space="preserve"> has not been deployed and commercialized on a large scale</w:t>
      </w:r>
      <w:r w:rsidR="001164EF">
        <w:rPr>
          <w:lang w:val="en-US" w:eastAsia="zh-CN"/>
        </w:rPr>
        <w:t>.</w:t>
      </w:r>
    </w:p>
    <w:p w14:paraId="533D694C" w14:textId="5FB19186" w:rsidR="007B136B" w:rsidRDefault="0002724D" w:rsidP="007F73C9">
      <w:pPr>
        <w:rPr>
          <w:b/>
          <w:lang w:val="en-US" w:eastAsia="zh-CN"/>
        </w:rPr>
      </w:pPr>
      <w:r w:rsidRPr="0002724D">
        <w:rPr>
          <w:b/>
          <w:lang w:val="en-US" w:eastAsia="zh-CN"/>
        </w:rPr>
        <w:lastRenderedPageBreak/>
        <w:t>Therefore, how to efficiently, simply and with low complexity implement the benefits of network slic</w:t>
      </w:r>
      <w:r>
        <w:rPr>
          <w:b/>
          <w:lang w:val="en-US" w:eastAsia="zh-CN"/>
        </w:rPr>
        <w:t>e</w:t>
      </w:r>
      <w:r w:rsidRPr="0002724D">
        <w:rPr>
          <w:b/>
          <w:lang w:val="en-US" w:eastAsia="zh-CN"/>
        </w:rPr>
        <w:t xml:space="preserve"> requires 6G research.</w:t>
      </w:r>
      <w:r w:rsidR="00762768">
        <w:rPr>
          <w:b/>
          <w:lang w:val="en-US" w:eastAsia="zh-CN"/>
        </w:rPr>
        <w:t xml:space="preserve"> </w:t>
      </w:r>
    </w:p>
    <w:p w14:paraId="01D22168" w14:textId="77777777" w:rsidR="00273DD9" w:rsidRPr="007B136B" w:rsidRDefault="00273DD9" w:rsidP="007F73C9">
      <w:pPr>
        <w:rPr>
          <w:b/>
          <w:lang w:eastAsia="zh-CN"/>
        </w:rPr>
      </w:pPr>
    </w:p>
    <w:p w14:paraId="33C91954" w14:textId="2712CC46" w:rsidR="00151204" w:rsidRDefault="00151204" w:rsidP="00151204">
      <w:pPr>
        <w:pStyle w:val="2"/>
        <w:rPr>
          <w:lang w:eastAsia="zh-CN"/>
        </w:rPr>
      </w:pPr>
      <w:r w:rsidRPr="006D6DF2">
        <w:rPr>
          <w:b/>
          <w:bCs/>
          <w:lang w:eastAsia="zh-CN"/>
        </w:rPr>
        <w:t xml:space="preserve">1.2. </w:t>
      </w:r>
      <w:r w:rsidR="00494C3A" w:rsidRPr="006D6DF2">
        <w:rPr>
          <w:b/>
          <w:bCs/>
          <w:lang w:eastAsia="zh-CN"/>
        </w:rPr>
        <w:t>Technical Impact</w:t>
      </w:r>
    </w:p>
    <w:p w14:paraId="3AF6A460" w14:textId="26C2754B" w:rsidR="008F7AE2" w:rsidRDefault="00647ACA" w:rsidP="007F73C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 w:rsidRPr="00647ACA">
        <w:rPr>
          <w:lang w:eastAsia="zh-CN"/>
        </w:rPr>
        <w:t>efficiently, simply and with low complexity implement the benefits of network slice</w:t>
      </w:r>
      <w:r>
        <w:rPr>
          <w:lang w:eastAsia="zh-CN"/>
        </w:rPr>
        <w:t xml:space="preserve"> in 6G</w:t>
      </w:r>
      <w:r w:rsidR="00AF52FA">
        <w:rPr>
          <w:lang w:eastAsia="zh-CN"/>
        </w:rPr>
        <w:t xml:space="preserve"> for UE</w:t>
      </w:r>
      <w:r>
        <w:rPr>
          <w:lang w:eastAsia="zh-CN"/>
        </w:rPr>
        <w:t>, there may be the following directions:</w:t>
      </w:r>
    </w:p>
    <w:p w14:paraId="6DEB3912" w14:textId="64EAF798" w:rsidR="00647ACA" w:rsidRPr="003D16D8" w:rsidRDefault="00647ACA" w:rsidP="00245DE7">
      <w:pPr>
        <w:pStyle w:val="affd"/>
        <w:numPr>
          <w:ilvl w:val="0"/>
          <w:numId w:val="16"/>
        </w:numPr>
        <w:rPr>
          <w:b/>
          <w:lang w:eastAsia="zh-CN"/>
        </w:rPr>
      </w:pPr>
      <w:r w:rsidRPr="00245DE7">
        <w:rPr>
          <w:rFonts w:hint="eastAsia"/>
          <w:b/>
          <w:u w:val="single"/>
          <w:lang w:eastAsia="zh-CN"/>
        </w:rPr>
        <w:t>D</w:t>
      </w:r>
      <w:r w:rsidRPr="00245DE7">
        <w:rPr>
          <w:b/>
          <w:u w:val="single"/>
          <w:lang w:eastAsia="zh-CN"/>
        </w:rPr>
        <w:t>irection1:</w:t>
      </w:r>
      <w:r>
        <w:rPr>
          <w:lang w:eastAsia="zh-CN"/>
        </w:rPr>
        <w:t xml:space="preserve"> </w:t>
      </w:r>
      <w:r w:rsidRPr="003D16D8">
        <w:rPr>
          <w:b/>
          <w:lang w:eastAsia="zh-CN"/>
        </w:rPr>
        <w:t>The UE is not aware of the slice, and the processing logic of the slice is executed by the network side.</w:t>
      </w:r>
      <w:r w:rsidR="00C60F63" w:rsidRPr="003D16D8">
        <w:rPr>
          <w:b/>
          <w:lang w:eastAsia="zh-CN"/>
        </w:rPr>
        <w:t xml:space="preserve"> </w:t>
      </w:r>
    </w:p>
    <w:p w14:paraId="5B5567B2" w14:textId="2275E991" w:rsidR="00647ACA" w:rsidRDefault="00647ACA" w:rsidP="00245DE7">
      <w:pPr>
        <w:pStyle w:val="affd"/>
        <w:numPr>
          <w:ilvl w:val="0"/>
          <w:numId w:val="16"/>
        </w:numPr>
        <w:rPr>
          <w:lang w:eastAsia="zh-CN"/>
        </w:rPr>
      </w:pPr>
      <w:r w:rsidRPr="00245DE7">
        <w:rPr>
          <w:rFonts w:hint="eastAsia"/>
          <w:b/>
          <w:u w:val="single"/>
          <w:lang w:eastAsia="zh-CN"/>
        </w:rPr>
        <w:t>D</w:t>
      </w:r>
      <w:r w:rsidRPr="00245DE7">
        <w:rPr>
          <w:b/>
          <w:u w:val="single"/>
          <w:lang w:eastAsia="zh-CN"/>
        </w:rPr>
        <w:t xml:space="preserve">irection2: </w:t>
      </w:r>
      <w:r w:rsidR="00706CE2" w:rsidRPr="003D16D8">
        <w:rPr>
          <w:b/>
          <w:lang w:eastAsia="zh-CN"/>
        </w:rPr>
        <w:t xml:space="preserve">The UE is aware of the slice, </w:t>
      </w:r>
      <w:r w:rsidR="00E6418F" w:rsidRPr="003D16D8">
        <w:rPr>
          <w:b/>
          <w:lang w:eastAsia="zh-CN"/>
        </w:rPr>
        <w:t xml:space="preserve">but </w:t>
      </w:r>
      <w:r w:rsidR="00C31BB8">
        <w:rPr>
          <w:b/>
          <w:lang w:eastAsia="zh-CN"/>
        </w:rPr>
        <w:t>some</w:t>
      </w:r>
      <w:r w:rsidR="00706CE2" w:rsidRPr="003D16D8">
        <w:rPr>
          <w:b/>
          <w:lang w:eastAsia="zh-CN"/>
        </w:rPr>
        <w:t xml:space="preserve"> processing logic</w:t>
      </w:r>
      <w:r w:rsidR="00C31BB8">
        <w:rPr>
          <w:b/>
          <w:lang w:eastAsia="zh-CN"/>
        </w:rPr>
        <w:t>s</w:t>
      </w:r>
      <w:r w:rsidR="00706CE2" w:rsidRPr="003D16D8">
        <w:rPr>
          <w:b/>
          <w:lang w:eastAsia="zh-CN"/>
        </w:rPr>
        <w:t xml:space="preserve"> of the slice in UE </w:t>
      </w:r>
      <w:r w:rsidR="008A5BCC" w:rsidRPr="003D16D8">
        <w:rPr>
          <w:b/>
          <w:lang w:eastAsia="zh-CN"/>
        </w:rPr>
        <w:t>is</w:t>
      </w:r>
      <w:r w:rsidR="00706CE2" w:rsidRPr="003D16D8">
        <w:rPr>
          <w:b/>
          <w:lang w:eastAsia="zh-CN"/>
        </w:rPr>
        <w:t xml:space="preserve"> simplified</w:t>
      </w:r>
      <w:r w:rsidR="004210A3">
        <w:rPr>
          <w:lang w:eastAsia="zh-CN"/>
        </w:rPr>
        <w:t xml:space="preserve">, </w:t>
      </w:r>
      <w:r w:rsidR="003D16D8">
        <w:rPr>
          <w:lang w:eastAsia="zh-CN"/>
        </w:rPr>
        <w:t xml:space="preserve">e.g., </w:t>
      </w:r>
      <w:r w:rsidR="004210A3">
        <w:rPr>
          <w:lang w:eastAsia="zh-CN"/>
        </w:rPr>
        <w:t xml:space="preserve">the RSD validation from </w:t>
      </w:r>
      <w:r w:rsidR="009529CD">
        <w:rPr>
          <w:lang w:eastAsia="zh-CN"/>
        </w:rPr>
        <w:t>slice</w:t>
      </w:r>
      <w:r w:rsidR="004210A3">
        <w:rPr>
          <w:lang w:eastAsia="zh-CN"/>
        </w:rPr>
        <w:t xml:space="preserve"> perspective is implemented by PCF, and </w:t>
      </w:r>
      <w:bookmarkStart w:id="1" w:name="OLE_LINK1"/>
      <w:bookmarkStart w:id="2" w:name="OLE_LINK2"/>
      <w:r w:rsidR="004210A3">
        <w:rPr>
          <w:lang w:eastAsia="zh-CN"/>
        </w:rPr>
        <w:t>ensure the RSD is validate to UE</w:t>
      </w:r>
      <w:bookmarkEnd w:id="1"/>
      <w:bookmarkEnd w:id="2"/>
      <w:r w:rsidR="004210A3">
        <w:rPr>
          <w:lang w:eastAsia="zh-CN"/>
        </w:rPr>
        <w:t xml:space="preserve"> and avoid the UE implementing it</w:t>
      </w:r>
      <w:r w:rsidR="00706CE2">
        <w:rPr>
          <w:lang w:eastAsia="zh-CN"/>
        </w:rPr>
        <w:t>.</w:t>
      </w:r>
    </w:p>
    <w:p w14:paraId="7E32A9AE" w14:textId="0322CD0C" w:rsidR="00151204" w:rsidRDefault="003322C2" w:rsidP="007F73C9">
      <w:pPr>
        <w:rPr>
          <w:lang w:eastAsia="zh-CN"/>
        </w:rPr>
      </w:pPr>
      <w:r>
        <w:rPr>
          <w:lang w:eastAsia="zh-CN"/>
        </w:rPr>
        <w:t xml:space="preserve">For the </w:t>
      </w:r>
      <w:r w:rsidRPr="003322C2">
        <w:rPr>
          <w:b/>
          <w:u w:val="single"/>
          <w:lang w:eastAsia="zh-CN"/>
        </w:rPr>
        <w:t>Direction1</w:t>
      </w:r>
      <w:r>
        <w:rPr>
          <w:lang w:eastAsia="zh-CN"/>
        </w:rPr>
        <w:t xml:space="preserve">, </w:t>
      </w:r>
      <w:r w:rsidR="0047277D">
        <w:rPr>
          <w:lang w:eastAsia="zh-CN"/>
        </w:rPr>
        <w:t xml:space="preserve">since UE is not aware of the network slice, </w:t>
      </w:r>
      <w:r w:rsidR="0047277D" w:rsidRPr="00245DE7">
        <w:rPr>
          <w:b/>
          <w:u w:val="single"/>
          <w:lang w:eastAsia="zh-CN"/>
        </w:rPr>
        <w:t>then</w:t>
      </w:r>
      <w:r w:rsidR="00D06675" w:rsidRPr="00245DE7">
        <w:rPr>
          <w:b/>
          <w:u w:val="single"/>
          <w:lang w:eastAsia="zh-CN"/>
        </w:rPr>
        <w:t xml:space="preserve"> the following issues</w:t>
      </w:r>
      <w:r w:rsidR="00D06675">
        <w:rPr>
          <w:lang w:eastAsia="zh-CN"/>
        </w:rPr>
        <w:t xml:space="preserve"> needs to be considered</w:t>
      </w:r>
      <w:r>
        <w:rPr>
          <w:lang w:eastAsia="zh-CN"/>
        </w:rPr>
        <w:t>:</w:t>
      </w:r>
    </w:p>
    <w:p w14:paraId="208AC35F" w14:textId="227BCE9D" w:rsidR="003322C2" w:rsidRDefault="003322C2" w:rsidP="003322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5A775D">
        <w:rPr>
          <w:lang w:eastAsia="zh-CN"/>
        </w:rPr>
        <w:t>For a given service, h</w:t>
      </w:r>
      <w:r>
        <w:rPr>
          <w:lang w:eastAsia="zh-CN"/>
        </w:rPr>
        <w:t xml:space="preserve">ow the </w:t>
      </w:r>
      <w:r w:rsidRPr="003322C2">
        <w:rPr>
          <w:lang w:eastAsia="zh-CN"/>
        </w:rPr>
        <w:t>network side</w:t>
      </w:r>
      <w:r>
        <w:rPr>
          <w:lang w:eastAsia="zh-CN"/>
        </w:rPr>
        <w:t xml:space="preserve"> </w:t>
      </w:r>
      <w:r w:rsidRPr="003322C2">
        <w:rPr>
          <w:lang w:eastAsia="zh-CN"/>
        </w:rPr>
        <w:t>accurately determine the slices that</w:t>
      </w:r>
      <w:r w:rsidR="006E4B6E">
        <w:rPr>
          <w:lang w:eastAsia="zh-CN"/>
        </w:rPr>
        <w:t xml:space="preserve"> to be </w:t>
      </w:r>
      <w:r w:rsidRPr="003322C2">
        <w:rPr>
          <w:lang w:eastAsia="zh-CN"/>
        </w:rPr>
        <w:t>appl</w:t>
      </w:r>
      <w:r w:rsidR="006E4B6E">
        <w:rPr>
          <w:lang w:eastAsia="zh-CN"/>
        </w:rPr>
        <w:t>ied</w:t>
      </w:r>
      <w:r>
        <w:rPr>
          <w:lang w:eastAsia="zh-CN"/>
        </w:rPr>
        <w:t>;</w:t>
      </w:r>
    </w:p>
    <w:p w14:paraId="5E46AF0F" w14:textId="5097AA08" w:rsidR="00494556" w:rsidRDefault="00494556" w:rsidP="003322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5A775D">
        <w:rPr>
          <w:lang w:eastAsia="zh-CN"/>
        </w:rPr>
        <w:t>For a given service, h</w:t>
      </w:r>
      <w:r>
        <w:rPr>
          <w:lang w:eastAsia="zh-CN"/>
        </w:rPr>
        <w:t xml:space="preserve">ow the network decides to establish PDU session and how to </w:t>
      </w:r>
      <w:r w:rsidRPr="00494556">
        <w:rPr>
          <w:lang w:eastAsia="zh-CN"/>
        </w:rPr>
        <w:t>establish PDU session</w:t>
      </w:r>
      <w:r>
        <w:rPr>
          <w:lang w:eastAsia="zh-CN"/>
        </w:rPr>
        <w:t>.</w:t>
      </w:r>
    </w:p>
    <w:p w14:paraId="3F099F26" w14:textId="5799BECC" w:rsidR="00757318" w:rsidRDefault="004F49D2" w:rsidP="004F49D2">
      <w:pPr>
        <w:rPr>
          <w:lang w:eastAsia="zh-CN"/>
        </w:rPr>
      </w:pPr>
      <w:r>
        <w:rPr>
          <w:lang w:eastAsia="zh-CN"/>
        </w:rPr>
        <w:t xml:space="preserve">For the </w:t>
      </w:r>
      <w:r w:rsidRPr="003322C2">
        <w:rPr>
          <w:b/>
          <w:u w:val="single"/>
          <w:lang w:eastAsia="zh-CN"/>
        </w:rPr>
        <w:t>Direction</w:t>
      </w:r>
      <w:r>
        <w:rPr>
          <w:b/>
          <w:u w:val="single"/>
          <w:lang w:eastAsia="zh-CN"/>
        </w:rPr>
        <w:t>2</w:t>
      </w:r>
      <w:r>
        <w:rPr>
          <w:lang w:eastAsia="zh-CN"/>
        </w:rPr>
        <w:t xml:space="preserve">, </w:t>
      </w:r>
      <w:r w:rsidR="00757318">
        <w:rPr>
          <w:lang w:eastAsia="zh-CN"/>
        </w:rPr>
        <w:t xml:space="preserve">since the </w:t>
      </w:r>
      <w:r w:rsidR="00757318" w:rsidRPr="00757318">
        <w:rPr>
          <w:lang w:eastAsia="zh-CN"/>
        </w:rPr>
        <w:t xml:space="preserve">RSD validation from slice perspective is implemented by </w:t>
      </w:r>
      <w:r w:rsidR="00757318">
        <w:rPr>
          <w:lang w:eastAsia="zh-CN"/>
        </w:rPr>
        <w:t>CN (i.e. PCF)</w:t>
      </w:r>
      <w:r w:rsidR="00227A8D">
        <w:rPr>
          <w:lang w:eastAsia="zh-CN"/>
        </w:rPr>
        <w:t>, then the RSD validation by UE based on the Allowed NSSAI is not needed, thus the following aspects may be impacted:</w:t>
      </w:r>
    </w:p>
    <w:p w14:paraId="36DC888B" w14:textId="3EE1A1CD" w:rsidR="00227A8D" w:rsidRDefault="00227A8D" w:rsidP="00227A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How the </w:t>
      </w:r>
      <w:r w:rsidRPr="003322C2">
        <w:rPr>
          <w:lang w:eastAsia="zh-CN"/>
        </w:rPr>
        <w:t xml:space="preserve">network </w:t>
      </w:r>
      <w:r w:rsidRPr="00D4587E">
        <w:rPr>
          <w:lang w:eastAsia="zh-CN"/>
        </w:rPr>
        <w:t>ensure</w:t>
      </w:r>
      <w:r>
        <w:rPr>
          <w:lang w:eastAsia="zh-CN"/>
        </w:rPr>
        <w:t>s</w:t>
      </w:r>
      <w:r w:rsidRPr="00D4587E">
        <w:rPr>
          <w:lang w:eastAsia="zh-CN"/>
        </w:rPr>
        <w:t xml:space="preserve"> the RSD is valid</w:t>
      </w:r>
      <w:r>
        <w:rPr>
          <w:lang w:eastAsia="zh-CN"/>
        </w:rPr>
        <w:t xml:space="preserve"> from the network slice perspective</w:t>
      </w:r>
      <w:r w:rsidRPr="00D4587E">
        <w:rPr>
          <w:lang w:eastAsia="zh-CN"/>
        </w:rPr>
        <w:t xml:space="preserve"> </w:t>
      </w:r>
      <w:r>
        <w:rPr>
          <w:lang w:eastAsia="zh-CN"/>
        </w:rPr>
        <w:t>to reduce the processing logic for UE;</w:t>
      </w:r>
    </w:p>
    <w:p w14:paraId="71090BCA" w14:textId="0AD47D33" w:rsidR="008A00A1" w:rsidRDefault="008A00A1" w:rsidP="00227A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74A15">
        <w:rPr>
          <w:lang w:eastAsia="zh-CN"/>
        </w:rPr>
        <w:t>If the network ensures the</w:t>
      </w:r>
      <w:r>
        <w:rPr>
          <w:lang w:eastAsia="zh-CN"/>
        </w:rPr>
        <w:t xml:space="preserve"> RSD is valid, </w:t>
      </w:r>
      <w:r w:rsidR="00474A15">
        <w:rPr>
          <w:lang w:eastAsia="zh-CN"/>
        </w:rPr>
        <w:t>whether</w:t>
      </w:r>
      <w:r>
        <w:rPr>
          <w:lang w:eastAsia="zh-CN"/>
        </w:rPr>
        <w:t xml:space="preserve"> Allowed NSSAI </w:t>
      </w:r>
      <w:r w:rsidR="00474A15">
        <w:rPr>
          <w:lang w:eastAsia="zh-CN"/>
        </w:rPr>
        <w:t>needs to be</w:t>
      </w:r>
      <w:r>
        <w:rPr>
          <w:lang w:eastAsia="zh-CN"/>
        </w:rPr>
        <w:t xml:space="preserve"> configured to UE, then whether and how to determine the Requested NSSAI.</w:t>
      </w:r>
    </w:p>
    <w:p w14:paraId="25E55248" w14:textId="429770C3" w:rsidR="00B76107" w:rsidRPr="00F75019" w:rsidRDefault="00B76107" w:rsidP="00C977F6">
      <w:pPr>
        <w:rPr>
          <w:b/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13AA29D6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A930DF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A930DF">
        <w:rPr>
          <w:rFonts w:cs="Arial"/>
          <w:sz w:val="32"/>
          <w:szCs w:val="18"/>
        </w:rPr>
        <w:t xml:space="preserve"> of </w:t>
      </w:r>
      <w:r w:rsidR="00A930DF" w:rsidRPr="00A930DF">
        <w:rPr>
          <w:rFonts w:cs="Arial"/>
          <w:sz w:val="32"/>
          <w:szCs w:val="18"/>
        </w:rPr>
        <w:t>Network slicing</w:t>
      </w:r>
    </w:p>
    <w:p w14:paraId="50422591" w14:textId="74B48C0D" w:rsidR="00210ED0" w:rsidRDefault="00247342" w:rsidP="000B5ADE">
      <w:pPr>
        <w:pStyle w:val="EditorsNote"/>
        <w:rPr>
          <w:lang w:val="en-US" w:eastAsia="zh-CN"/>
        </w:rPr>
      </w:pPr>
      <w:bookmarkStart w:id="3" w:name="OLE_LINK12"/>
      <w:bookmarkStart w:id="4" w:name="OLE_LINK13"/>
      <w:r w:rsidRPr="00B8102E">
        <w:t>Editor's Note:</w:t>
      </w:r>
      <w:r>
        <w:t xml:space="preserve"> </w:t>
      </w:r>
      <w:bookmarkEnd w:id="3"/>
      <w:bookmarkEnd w:id="4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45E1B6AA" w14:textId="3FF5056C" w:rsidR="00C65856" w:rsidRDefault="00955292" w:rsidP="00955292">
      <w:pPr>
        <w:pStyle w:val="B1"/>
        <w:ind w:left="0" w:firstLine="0"/>
        <w:rPr>
          <w:lang w:val="en-US" w:eastAsia="zh-CN"/>
        </w:rPr>
      </w:pPr>
      <w:r w:rsidRPr="0059425A">
        <w:rPr>
          <w:rFonts w:hint="eastAsia"/>
          <w:lang w:val="en-US" w:eastAsia="zh-CN"/>
        </w:rPr>
        <w:t xml:space="preserve">WT1.2- Study 6G </w:t>
      </w:r>
      <w:r>
        <w:rPr>
          <w:lang w:val="en-US" w:eastAsia="zh-CN"/>
        </w:rPr>
        <w:t>Network slicing</w:t>
      </w:r>
      <w:r w:rsidRPr="0059425A">
        <w:rPr>
          <w:rFonts w:hint="eastAsia"/>
          <w:lang w:val="en-US" w:eastAsia="zh-CN"/>
        </w:rPr>
        <w:t xml:space="preserve">, in order to </w:t>
      </w:r>
      <w:bookmarkStart w:id="5" w:name="OLE_LINK5"/>
      <w:bookmarkStart w:id="6" w:name="OLE_LINK6"/>
      <w:r w:rsidR="00AB0DB1" w:rsidRPr="00AB0DB1">
        <w:rPr>
          <w:lang w:val="en-US" w:eastAsia="zh-CN"/>
        </w:rPr>
        <w:t xml:space="preserve">efficiently, simply and with low complexity implement the network slice </w:t>
      </w:r>
      <w:r w:rsidR="00AB0DB1">
        <w:rPr>
          <w:lang w:val="en-US" w:eastAsia="zh-CN"/>
        </w:rPr>
        <w:t xml:space="preserve">in </w:t>
      </w:r>
      <w:bookmarkEnd w:id="5"/>
      <w:bookmarkEnd w:id="6"/>
      <w:r>
        <w:rPr>
          <w:lang w:val="en-US" w:eastAsia="zh-CN"/>
        </w:rPr>
        <w:t>UE side</w:t>
      </w:r>
      <w:r w:rsidR="00AB0DB1">
        <w:rPr>
          <w:lang w:val="en-US" w:eastAsia="zh-CN"/>
        </w:rPr>
        <w:t>.</w:t>
      </w:r>
    </w:p>
    <w:p w14:paraId="4997DBC7" w14:textId="77777777" w:rsidR="00262DB6" w:rsidRDefault="00262DB6" w:rsidP="003835C7">
      <w:pPr>
        <w:pStyle w:val="B1"/>
        <w:ind w:left="0" w:firstLine="0"/>
        <w:rPr>
          <w:lang w:val="en-US" w:eastAsia="zh-CN"/>
        </w:rPr>
      </w:pP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3065DB59" w:rsidR="00C65856" w:rsidRPr="00E96F69" w:rsidRDefault="00DC68C0" w:rsidP="00C65856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D565C3" w:rsidRPr="00D565C3">
        <w:t>Simplif</w:t>
      </w:r>
      <w:r w:rsidR="00D565C3">
        <w:t>y the</w:t>
      </w:r>
      <w:r w:rsidR="00D565C3" w:rsidRPr="00D565C3">
        <w:t xml:space="preserve"> Network Slicing</w:t>
      </w:r>
      <w:r w:rsidR="00381DB1">
        <w:rPr>
          <w:rFonts w:cs="Arial"/>
          <w:sz w:val="32"/>
          <w:szCs w:val="18"/>
        </w:rPr>
        <w:t xml:space="preserve"> </w:t>
      </w:r>
    </w:p>
    <w:p w14:paraId="7ADE1917" w14:textId="66293717" w:rsidR="005256E9" w:rsidRPr="00556057" w:rsidRDefault="00AB0DB1" w:rsidP="00AB0DB1">
      <w:pPr>
        <w:pStyle w:val="B1"/>
        <w:rPr>
          <w:b/>
          <w:lang w:eastAsia="zh-CN"/>
        </w:rPr>
      </w:pPr>
      <w:bookmarkStart w:id="7" w:name="OLE_LINK77"/>
      <w:bookmarkStart w:id="8" w:name="OLE_LINK78"/>
      <w:bookmarkStart w:id="9" w:name="OLE_LINK79"/>
      <w:r w:rsidRPr="00556057">
        <w:rPr>
          <w:rFonts w:hint="eastAsia"/>
          <w:b/>
          <w:lang w:eastAsia="zh-CN"/>
        </w:rPr>
        <w:t>-</w:t>
      </w:r>
      <w:r w:rsidRPr="00556057">
        <w:rPr>
          <w:b/>
          <w:lang w:eastAsia="zh-CN"/>
        </w:rPr>
        <w:tab/>
      </w:r>
      <w:r w:rsidR="005256E9" w:rsidRPr="00556057">
        <w:rPr>
          <w:b/>
          <w:lang w:eastAsia="zh-CN"/>
        </w:rPr>
        <w:t>Study how to simplify the network slic</w:t>
      </w:r>
      <w:r w:rsidR="00D565C3" w:rsidRPr="00556057">
        <w:rPr>
          <w:b/>
          <w:lang w:eastAsia="zh-CN"/>
        </w:rPr>
        <w:t>ing</w:t>
      </w:r>
      <w:r w:rsidR="005256E9" w:rsidRPr="00556057">
        <w:rPr>
          <w:b/>
          <w:lang w:eastAsia="zh-CN"/>
        </w:rPr>
        <w:t xml:space="preserve"> in UE side:</w:t>
      </w:r>
    </w:p>
    <w:p w14:paraId="03CD5159" w14:textId="42DBB83C" w:rsidR="005256E9" w:rsidRDefault="005256E9" w:rsidP="005256E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DE69E5">
        <w:rPr>
          <w:b/>
          <w:lang w:eastAsia="zh-CN"/>
        </w:rPr>
        <w:t xml:space="preserve">Option#1: </w:t>
      </w:r>
      <w:r w:rsidR="000F6FF8">
        <w:rPr>
          <w:lang w:eastAsia="zh-CN"/>
        </w:rPr>
        <w:t xml:space="preserve">study how to support that </w:t>
      </w:r>
      <w:r w:rsidRPr="005256E9">
        <w:rPr>
          <w:lang w:eastAsia="zh-CN"/>
        </w:rPr>
        <w:t>UE is not aware of the Network slic</w:t>
      </w:r>
      <w:r w:rsidR="000F6FF8">
        <w:rPr>
          <w:lang w:eastAsia="zh-CN"/>
        </w:rPr>
        <w:t>ing, including</w:t>
      </w:r>
      <w:r>
        <w:rPr>
          <w:lang w:eastAsia="zh-CN"/>
        </w:rPr>
        <w:t>:</w:t>
      </w:r>
    </w:p>
    <w:p w14:paraId="63C56881" w14:textId="3EF24006" w:rsidR="005256E9" w:rsidRDefault="005256E9" w:rsidP="005256E9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Study h</w:t>
      </w:r>
      <w:r w:rsidRPr="005256E9">
        <w:rPr>
          <w:lang w:eastAsia="zh-CN"/>
        </w:rPr>
        <w:t>ow</w:t>
      </w:r>
      <w:r>
        <w:rPr>
          <w:lang w:eastAsia="zh-CN"/>
        </w:rPr>
        <w:t xml:space="preserve"> to</w:t>
      </w:r>
      <w:r w:rsidRPr="005256E9">
        <w:rPr>
          <w:lang w:eastAsia="zh-CN"/>
        </w:rPr>
        <w:t xml:space="preserve"> determine the</w:t>
      </w:r>
      <w:r>
        <w:rPr>
          <w:lang w:eastAsia="zh-CN"/>
        </w:rPr>
        <w:t xml:space="preserve"> network</w:t>
      </w:r>
      <w:r w:rsidRPr="005256E9">
        <w:rPr>
          <w:lang w:eastAsia="zh-CN"/>
        </w:rPr>
        <w:t xml:space="preserve"> slices to be </w:t>
      </w:r>
      <w:r w:rsidR="00DE69E5">
        <w:rPr>
          <w:lang w:eastAsia="zh-CN"/>
        </w:rPr>
        <w:t>used for a given service;</w:t>
      </w:r>
    </w:p>
    <w:p w14:paraId="1E97885F" w14:textId="72B6B6C7" w:rsidR="005256E9" w:rsidRDefault="005256E9" w:rsidP="005256E9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256E9">
        <w:rPr>
          <w:lang w:eastAsia="zh-CN"/>
        </w:rPr>
        <w:t>Study how to establish PDU Session</w:t>
      </w:r>
      <w:r w:rsidR="00DE69E5" w:rsidRPr="00DE69E5">
        <w:rPr>
          <w:lang w:eastAsia="zh-CN"/>
        </w:rPr>
        <w:t xml:space="preserve"> </w:t>
      </w:r>
      <w:r w:rsidR="00DE69E5">
        <w:rPr>
          <w:lang w:eastAsia="zh-CN"/>
        </w:rPr>
        <w:t>for a given service;</w:t>
      </w:r>
    </w:p>
    <w:p w14:paraId="103030FA" w14:textId="4C78E729" w:rsidR="00AB0DB1" w:rsidRDefault="00AB0DB1" w:rsidP="005256E9">
      <w:pPr>
        <w:pStyle w:val="B1"/>
        <w:ind w:leftChars="242" w:left="7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94C3A" w:rsidRPr="00DE69E5">
        <w:rPr>
          <w:rFonts w:hint="eastAsia"/>
          <w:b/>
          <w:lang w:eastAsia="zh-CN"/>
        </w:rPr>
        <w:t>Option</w:t>
      </w:r>
      <w:r w:rsidR="008C6167" w:rsidRPr="00DE69E5">
        <w:rPr>
          <w:b/>
          <w:lang w:eastAsia="zh-CN"/>
        </w:rPr>
        <w:t>#2</w:t>
      </w:r>
      <w:r w:rsidR="007D06EB" w:rsidRPr="00DE69E5">
        <w:rPr>
          <w:b/>
          <w:lang w:eastAsia="zh-CN"/>
        </w:rPr>
        <w:t>:</w:t>
      </w:r>
      <w:r w:rsidR="000F6FF8" w:rsidRPr="00DE69E5">
        <w:rPr>
          <w:b/>
          <w:lang w:eastAsia="zh-CN"/>
        </w:rPr>
        <w:t xml:space="preserve"> </w:t>
      </w:r>
      <w:r w:rsidR="000F6FF8">
        <w:rPr>
          <w:lang w:eastAsia="zh-CN"/>
        </w:rPr>
        <w:t>study how to</w:t>
      </w:r>
      <w:r w:rsidR="007D06EB">
        <w:rPr>
          <w:lang w:eastAsia="zh-CN"/>
        </w:rPr>
        <w:t xml:space="preserve"> </w:t>
      </w:r>
      <w:r w:rsidR="000F6FF8">
        <w:rPr>
          <w:lang w:eastAsia="zh-CN"/>
        </w:rPr>
        <w:t>s</w:t>
      </w:r>
      <w:r w:rsidR="00D8450E">
        <w:rPr>
          <w:lang w:eastAsia="zh-CN"/>
        </w:rPr>
        <w:t xml:space="preserve">implify the </w:t>
      </w:r>
      <w:r w:rsidR="00F4566B">
        <w:rPr>
          <w:lang w:eastAsia="zh-CN"/>
        </w:rPr>
        <w:t>Network slicing</w:t>
      </w:r>
      <w:r w:rsidR="00D8450E">
        <w:rPr>
          <w:lang w:eastAsia="zh-CN"/>
        </w:rPr>
        <w:t xml:space="preserve"> handling logic</w:t>
      </w:r>
      <w:r w:rsidR="00F4566B">
        <w:rPr>
          <w:lang w:eastAsia="zh-CN"/>
        </w:rPr>
        <w:t xml:space="preserve"> in UE side</w:t>
      </w:r>
      <w:r w:rsidR="00D8450E">
        <w:rPr>
          <w:lang w:eastAsia="zh-CN"/>
        </w:rPr>
        <w:t>, including</w:t>
      </w:r>
      <w:r>
        <w:rPr>
          <w:lang w:eastAsia="zh-CN"/>
        </w:rPr>
        <w:t>.</w:t>
      </w:r>
    </w:p>
    <w:p w14:paraId="23D3A77C" w14:textId="3AF78323" w:rsidR="00AB0DB1" w:rsidRDefault="00AB0DB1" w:rsidP="005256E9">
      <w:pPr>
        <w:pStyle w:val="B2"/>
        <w:ind w:leftChars="383" w:left="1050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5256E9">
        <w:rPr>
          <w:lang w:eastAsia="zh-CN"/>
        </w:rPr>
        <w:t>study h</w:t>
      </w:r>
      <w:r w:rsidRPr="00AB0DB1">
        <w:rPr>
          <w:lang w:eastAsia="zh-CN"/>
        </w:rPr>
        <w:t>ow the network ensures the RSD is validate from the network slice aspect to UE</w:t>
      </w:r>
      <w:r>
        <w:rPr>
          <w:lang w:eastAsia="zh-CN"/>
        </w:rPr>
        <w:t>.</w:t>
      </w:r>
    </w:p>
    <w:p w14:paraId="53C51AB4" w14:textId="56208992" w:rsidR="008A00A1" w:rsidRDefault="008A00A1" w:rsidP="005256E9">
      <w:pPr>
        <w:pStyle w:val="B2"/>
        <w:ind w:leftChars="383" w:left="105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5256E9">
        <w:rPr>
          <w:lang w:eastAsia="zh-CN"/>
        </w:rPr>
        <w:t>study</w:t>
      </w:r>
      <w:r w:rsidRPr="008A00A1">
        <w:rPr>
          <w:lang w:eastAsia="zh-CN"/>
        </w:rPr>
        <w:t xml:space="preserve"> whether and how to determine the Requested NSSAI.</w:t>
      </w:r>
    </w:p>
    <w:bookmarkEnd w:id="7"/>
    <w:bookmarkEnd w:id="8"/>
    <w:bookmarkEnd w:id="9"/>
    <w:p w14:paraId="00EDDE70" w14:textId="4F97FCA3" w:rsidR="00494C3A" w:rsidRDefault="00494C3A" w:rsidP="00494C3A">
      <w:pPr>
        <w:pStyle w:val="EditorsNote"/>
        <w:rPr>
          <w:lang w:val="en-US" w:eastAsia="zh-CN"/>
        </w:rPr>
      </w:pPr>
      <w:r w:rsidRPr="00B8102E">
        <w:t>Editor's Note:</w:t>
      </w:r>
      <w:r>
        <w:rPr>
          <w:rFonts w:hint="eastAsia"/>
          <w:lang w:eastAsia="zh-CN"/>
        </w:rPr>
        <w:t xml:space="preserve"> it is assumed only one option is considered in the </w:t>
      </w:r>
      <w:r>
        <w:rPr>
          <w:lang w:eastAsia="zh-CN"/>
        </w:rPr>
        <w:t>normative</w:t>
      </w:r>
      <w:r>
        <w:rPr>
          <w:rFonts w:hint="eastAsia"/>
          <w:lang w:eastAsia="zh-CN"/>
        </w:rPr>
        <w:t xml:space="preserve"> phase, it is </w:t>
      </w:r>
      <w:r>
        <w:rPr>
          <w:lang w:eastAsia="zh-CN"/>
        </w:rPr>
        <w:t>required</w:t>
      </w:r>
      <w:r>
        <w:rPr>
          <w:rFonts w:hint="eastAsia"/>
          <w:lang w:eastAsia="zh-CN"/>
        </w:rPr>
        <w:t xml:space="preserve"> evaluate the above options during the conclusion phase and make </w:t>
      </w:r>
      <w:r w:rsidR="00F75019">
        <w:rPr>
          <w:lang w:eastAsia="zh-CN"/>
        </w:rPr>
        <w:t>final</w:t>
      </w:r>
      <w:r>
        <w:rPr>
          <w:rFonts w:hint="eastAsia"/>
          <w:lang w:eastAsia="zh-CN"/>
        </w:rPr>
        <w:t xml:space="preserve"> decision</w:t>
      </w:r>
      <w:r>
        <w:rPr>
          <w:lang w:val="en-US" w:eastAsia="zh-CN"/>
        </w:rPr>
        <w:t>.</w:t>
      </w:r>
    </w:p>
    <w:p w14:paraId="641890A0" w14:textId="77777777" w:rsidR="0079578B" w:rsidRPr="00F75019" w:rsidRDefault="0079578B" w:rsidP="003835C7">
      <w:pPr>
        <w:pStyle w:val="B1"/>
        <w:ind w:left="0" w:firstLine="0"/>
        <w:rPr>
          <w:lang w:val="en-US" w:eastAsia="zh-CN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6FC41" w14:textId="77777777" w:rsidR="00455199" w:rsidRDefault="00455199">
      <w:r>
        <w:separator/>
      </w:r>
    </w:p>
  </w:endnote>
  <w:endnote w:type="continuationSeparator" w:id="0">
    <w:p w14:paraId="07416D76" w14:textId="77777777" w:rsidR="00455199" w:rsidRDefault="00455199">
      <w:r>
        <w:continuationSeparator/>
      </w:r>
    </w:p>
  </w:endnote>
  <w:endnote w:type="continuationNotice" w:id="1">
    <w:p w14:paraId="483FB945" w14:textId="77777777" w:rsidR="00455199" w:rsidRDefault="004551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0B1E6" w14:textId="77777777" w:rsidR="00455199" w:rsidRDefault="00455199">
      <w:r>
        <w:separator/>
      </w:r>
    </w:p>
  </w:footnote>
  <w:footnote w:type="continuationSeparator" w:id="0">
    <w:p w14:paraId="5787D183" w14:textId="77777777" w:rsidR="00455199" w:rsidRDefault="00455199">
      <w:r>
        <w:continuationSeparator/>
      </w:r>
    </w:p>
  </w:footnote>
  <w:footnote w:type="continuationNotice" w:id="1">
    <w:p w14:paraId="375B2747" w14:textId="77777777" w:rsidR="00455199" w:rsidRDefault="004551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73593C"/>
    <w:multiLevelType w:val="hybridMultilevel"/>
    <w:tmpl w:val="11D0C140"/>
    <w:lvl w:ilvl="0" w:tplc="543E2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1CB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66F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BA9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02EA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C403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A61C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E890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34B1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005E6"/>
    <w:multiLevelType w:val="hybridMultilevel"/>
    <w:tmpl w:val="097C29B8"/>
    <w:lvl w:ilvl="0" w:tplc="EAE04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A9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067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DCEC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0AF9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E809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0679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54C7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C6F1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155C2C"/>
    <w:multiLevelType w:val="hybridMultilevel"/>
    <w:tmpl w:val="7772EC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7324133"/>
    <w:multiLevelType w:val="hybridMultilevel"/>
    <w:tmpl w:val="207A52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44F400F"/>
    <w:multiLevelType w:val="hybridMultilevel"/>
    <w:tmpl w:val="74988ECE"/>
    <w:lvl w:ilvl="0" w:tplc="21B20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96C9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7EFD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163B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361D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ECB9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C0D0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A2B6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34D1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4472857">
    <w:abstractNumId w:val="2"/>
  </w:num>
  <w:num w:numId="2" w16cid:durableId="1769278916">
    <w:abstractNumId w:val="1"/>
  </w:num>
  <w:num w:numId="3" w16cid:durableId="421489636">
    <w:abstractNumId w:val="0"/>
  </w:num>
  <w:num w:numId="4" w16cid:durableId="1205829162">
    <w:abstractNumId w:val="8"/>
  </w:num>
  <w:num w:numId="5" w16cid:durableId="608244712">
    <w:abstractNumId w:val="6"/>
  </w:num>
  <w:num w:numId="6" w16cid:durableId="309020022">
    <w:abstractNumId w:val="4"/>
  </w:num>
  <w:num w:numId="7" w16cid:durableId="1939673122">
    <w:abstractNumId w:val="12"/>
  </w:num>
  <w:num w:numId="8" w16cid:durableId="479731422">
    <w:abstractNumId w:val="14"/>
  </w:num>
  <w:num w:numId="9" w16cid:durableId="1465733838">
    <w:abstractNumId w:val="11"/>
  </w:num>
  <w:num w:numId="10" w16cid:durableId="21468972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2259591">
    <w:abstractNumId w:val="3"/>
  </w:num>
  <w:num w:numId="12" w16cid:durableId="46416657">
    <w:abstractNumId w:val="9"/>
  </w:num>
  <w:num w:numId="13" w16cid:durableId="675888003">
    <w:abstractNumId w:val="7"/>
  </w:num>
  <w:num w:numId="14" w16cid:durableId="1024550520">
    <w:abstractNumId w:val="15"/>
  </w:num>
  <w:num w:numId="15" w16cid:durableId="1226842446">
    <w:abstractNumId w:val="5"/>
  </w:num>
  <w:num w:numId="16" w16cid:durableId="2111588187">
    <w:abstractNumId w:val="10"/>
  </w:num>
  <w:num w:numId="17" w16cid:durableId="112515146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EA"/>
    <w:rsid w:val="0002355D"/>
    <w:rsid w:val="00023F2D"/>
    <w:rsid w:val="00024412"/>
    <w:rsid w:val="000250C4"/>
    <w:rsid w:val="000256B8"/>
    <w:rsid w:val="0002724D"/>
    <w:rsid w:val="00027790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5822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6ACD"/>
    <w:rsid w:val="000776E2"/>
    <w:rsid w:val="00077AF4"/>
    <w:rsid w:val="00077BED"/>
    <w:rsid w:val="00077F73"/>
    <w:rsid w:val="00080CB7"/>
    <w:rsid w:val="00080D1B"/>
    <w:rsid w:val="000819D8"/>
    <w:rsid w:val="000823FA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3565"/>
    <w:rsid w:val="000A4660"/>
    <w:rsid w:val="000A4C79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87F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6EDC"/>
    <w:rsid w:val="000F6FF8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4EF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27266"/>
    <w:rsid w:val="001309EE"/>
    <w:rsid w:val="00136302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204"/>
    <w:rsid w:val="001531B2"/>
    <w:rsid w:val="001532CE"/>
    <w:rsid w:val="00154E0B"/>
    <w:rsid w:val="00155102"/>
    <w:rsid w:val="00155618"/>
    <w:rsid w:val="00161556"/>
    <w:rsid w:val="00162EB2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A7E51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3B92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1A1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27A8D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DE7"/>
    <w:rsid w:val="00246FE5"/>
    <w:rsid w:val="00247216"/>
    <w:rsid w:val="00247342"/>
    <w:rsid w:val="00250755"/>
    <w:rsid w:val="00251093"/>
    <w:rsid w:val="00251171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E96"/>
    <w:rsid w:val="00272F7A"/>
    <w:rsid w:val="00273DD9"/>
    <w:rsid w:val="002762AA"/>
    <w:rsid w:val="00277260"/>
    <w:rsid w:val="00277753"/>
    <w:rsid w:val="00280679"/>
    <w:rsid w:val="002809CD"/>
    <w:rsid w:val="00281516"/>
    <w:rsid w:val="002837D0"/>
    <w:rsid w:val="00283B71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1FA9"/>
    <w:rsid w:val="002E235D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DCC"/>
    <w:rsid w:val="002F40EF"/>
    <w:rsid w:val="002F4EE6"/>
    <w:rsid w:val="002F65E2"/>
    <w:rsid w:val="002F6AB3"/>
    <w:rsid w:val="002F73A0"/>
    <w:rsid w:val="0030018A"/>
    <w:rsid w:val="00301AF8"/>
    <w:rsid w:val="00301D7F"/>
    <w:rsid w:val="00301F0D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22C2"/>
    <w:rsid w:val="0033415E"/>
    <w:rsid w:val="00334E4F"/>
    <w:rsid w:val="003366BD"/>
    <w:rsid w:val="003410E4"/>
    <w:rsid w:val="003419FB"/>
    <w:rsid w:val="00342321"/>
    <w:rsid w:val="0034298A"/>
    <w:rsid w:val="0034453A"/>
    <w:rsid w:val="00345026"/>
    <w:rsid w:val="00345223"/>
    <w:rsid w:val="003456E2"/>
    <w:rsid w:val="00345E2C"/>
    <w:rsid w:val="00346350"/>
    <w:rsid w:val="003473AB"/>
    <w:rsid w:val="00347BCA"/>
    <w:rsid w:val="00350ADF"/>
    <w:rsid w:val="0035122B"/>
    <w:rsid w:val="00351858"/>
    <w:rsid w:val="00351DD9"/>
    <w:rsid w:val="003532A4"/>
    <w:rsid w:val="00353451"/>
    <w:rsid w:val="00353E86"/>
    <w:rsid w:val="00354337"/>
    <w:rsid w:val="00354EE3"/>
    <w:rsid w:val="003559F4"/>
    <w:rsid w:val="00355B68"/>
    <w:rsid w:val="0035608E"/>
    <w:rsid w:val="00356671"/>
    <w:rsid w:val="0035768C"/>
    <w:rsid w:val="003612BE"/>
    <w:rsid w:val="003630FC"/>
    <w:rsid w:val="00366977"/>
    <w:rsid w:val="00371032"/>
    <w:rsid w:val="00371A15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1372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6D8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0666"/>
    <w:rsid w:val="004210A3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5D1C"/>
    <w:rsid w:val="00437870"/>
    <w:rsid w:val="00440414"/>
    <w:rsid w:val="0044056D"/>
    <w:rsid w:val="00444829"/>
    <w:rsid w:val="00444B61"/>
    <w:rsid w:val="00444E83"/>
    <w:rsid w:val="004459B0"/>
    <w:rsid w:val="00446606"/>
    <w:rsid w:val="00446F0B"/>
    <w:rsid w:val="00450642"/>
    <w:rsid w:val="00450AE7"/>
    <w:rsid w:val="00454D73"/>
    <w:rsid w:val="00455199"/>
    <w:rsid w:val="004558E9"/>
    <w:rsid w:val="0045777E"/>
    <w:rsid w:val="00460744"/>
    <w:rsid w:val="00460926"/>
    <w:rsid w:val="004610FD"/>
    <w:rsid w:val="00470323"/>
    <w:rsid w:val="0047077D"/>
    <w:rsid w:val="00471192"/>
    <w:rsid w:val="0047277D"/>
    <w:rsid w:val="00473EA7"/>
    <w:rsid w:val="004748E0"/>
    <w:rsid w:val="00474A15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556"/>
    <w:rsid w:val="00494C00"/>
    <w:rsid w:val="00494C3A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3B4A"/>
    <w:rsid w:val="004F49D2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6E9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46F91"/>
    <w:rsid w:val="005501BE"/>
    <w:rsid w:val="00553840"/>
    <w:rsid w:val="0055605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B6"/>
    <w:rsid w:val="00573E7B"/>
    <w:rsid w:val="00574CB3"/>
    <w:rsid w:val="0057512B"/>
    <w:rsid w:val="00575418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A775D"/>
    <w:rsid w:val="005A77D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60D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3FEA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8DE"/>
    <w:rsid w:val="00645C90"/>
    <w:rsid w:val="00647ACA"/>
    <w:rsid w:val="00647B5D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1B9B"/>
    <w:rsid w:val="006B57AB"/>
    <w:rsid w:val="006B5DBA"/>
    <w:rsid w:val="006B66E4"/>
    <w:rsid w:val="006B6E9E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6DF2"/>
    <w:rsid w:val="006D79CF"/>
    <w:rsid w:val="006E06D0"/>
    <w:rsid w:val="006E1DCB"/>
    <w:rsid w:val="006E3AD1"/>
    <w:rsid w:val="006E3BC6"/>
    <w:rsid w:val="006E4B6E"/>
    <w:rsid w:val="006E673E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CE2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318"/>
    <w:rsid w:val="00757378"/>
    <w:rsid w:val="00760989"/>
    <w:rsid w:val="00760BB0"/>
    <w:rsid w:val="00761480"/>
    <w:rsid w:val="0076157A"/>
    <w:rsid w:val="00762768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EB5"/>
    <w:rsid w:val="007978F6"/>
    <w:rsid w:val="007A00EF"/>
    <w:rsid w:val="007A0E9B"/>
    <w:rsid w:val="007A1119"/>
    <w:rsid w:val="007A1988"/>
    <w:rsid w:val="007A2286"/>
    <w:rsid w:val="007A5681"/>
    <w:rsid w:val="007B136B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684D"/>
    <w:rsid w:val="007D06EB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1EEB"/>
    <w:rsid w:val="007E40BC"/>
    <w:rsid w:val="007E4167"/>
    <w:rsid w:val="007E5553"/>
    <w:rsid w:val="007E583A"/>
    <w:rsid w:val="007E5E1B"/>
    <w:rsid w:val="007E616E"/>
    <w:rsid w:val="007F19C8"/>
    <w:rsid w:val="007F2603"/>
    <w:rsid w:val="007F2D22"/>
    <w:rsid w:val="007F300B"/>
    <w:rsid w:val="007F65D0"/>
    <w:rsid w:val="007F73C9"/>
    <w:rsid w:val="008010BF"/>
    <w:rsid w:val="008014C3"/>
    <w:rsid w:val="00801D90"/>
    <w:rsid w:val="0080363E"/>
    <w:rsid w:val="00804880"/>
    <w:rsid w:val="008048AD"/>
    <w:rsid w:val="00805224"/>
    <w:rsid w:val="00810377"/>
    <w:rsid w:val="00810507"/>
    <w:rsid w:val="008107B1"/>
    <w:rsid w:val="0081121E"/>
    <w:rsid w:val="00811DBA"/>
    <w:rsid w:val="00812790"/>
    <w:rsid w:val="00815245"/>
    <w:rsid w:val="008168DF"/>
    <w:rsid w:val="00816AA0"/>
    <w:rsid w:val="00817431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146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0B53"/>
    <w:rsid w:val="008933BF"/>
    <w:rsid w:val="00893B21"/>
    <w:rsid w:val="00894328"/>
    <w:rsid w:val="008948BE"/>
    <w:rsid w:val="00897CD2"/>
    <w:rsid w:val="008A00A1"/>
    <w:rsid w:val="008A099E"/>
    <w:rsid w:val="008A10C4"/>
    <w:rsid w:val="008A1BD2"/>
    <w:rsid w:val="008A1D5A"/>
    <w:rsid w:val="008A2086"/>
    <w:rsid w:val="008A2C19"/>
    <w:rsid w:val="008A4942"/>
    <w:rsid w:val="008A5BCC"/>
    <w:rsid w:val="008A6B7D"/>
    <w:rsid w:val="008B0248"/>
    <w:rsid w:val="008B2B16"/>
    <w:rsid w:val="008B4130"/>
    <w:rsid w:val="008B47A2"/>
    <w:rsid w:val="008B4820"/>
    <w:rsid w:val="008B5F26"/>
    <w:rsid w:val="008C2BE3"/>
    <w:rsid w:val="008C2E66"/>
    <w:rsid w:val="008C4E70"/>
    <w:rsid w:val="008C6167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AE2"/>
    <w:rsid w:val="008F7CFC"/>
    <w:rsid w:val="009006D6"/>
    <w:rsid w:val="00900F14"/>
    <w:rsid w:val="00901D92"/>
    <w:rsid w:val="00907ED4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6C21"/>
    <w:rsid w:val="00927366"/>
    <w:rsid w:val="00930C88"/>
    <w:rsid w:val="00931800"/>
    <w:rsid w:val="00931997"/>
    <w:rsid w:val="0093248B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9CD"/>
    <w:rsid w:val="00952C43"/>
    <w:rsid w:val="00955292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255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9D"/>
    <w:rsid w:val="00A327B0"/>
    <w:rsid w:val="00A32A43"/>
    <w:rsid w:val="00A332A1"/>
    <w:rsid w:val="00A3343E"/>
    <w:rsid w:val="00A3562B"/>
    <w:rsid w:val="00A3760B"/>
    <w:rsid w:val="00A377E3"/>
    <w:rsid w:val="00A37D7F"/>
    <w:rsid w:val="00A40C01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0DF"/>
    <w:rsid w:val="00A93790"/>
    <w:rsid w:val="00A93BA0"/>
    <w:rsid w:val="00A93F29"/>
    <w:rsid w:val="00A93F41"/>
    <w:rsid w:val="00A945C0"/>
    <w:rsid w:val="00A95C48"/>
    <w:rsid w:val="00A96B03"/>
    <w:rsid w:val="00A96B6B"/>
    <w:rsid w:val="00A96D42"/>
    <w:rsid w:val="00AA2019"/>
    <w:rsid w:val="00AA262B"/>
    <w:rsid w:val="00AA3E8F"/>
    <w:rsid w:val="00AA7F74"/>
    <w:rsid w:val="00AB0DB1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305"/>
    <w:rsid w:val="00AF4F6C"/>
    <w:rsid w:val="00AF52FA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107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E99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5F"/>
    <w:rsid w:val="00BB1BE1"/>
    <w:rsid w:val="00BB1C3D"/>
    <w:rsid w:val="00BB4B9B"/>
    <w:rsid w:val="00BB4EC8"/>
    <w:rsid w:val="00BB7984"/>
    <w:rsid w:val="00BC0D5D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2D8F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1BB8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0F63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4FB5"/>
    <w:rsid w:val="00C954B8"/>
    <w:rsid w:val="00C9571A"/>
    <w:rsid w:val="00C96022"/>
    <w:rsid w:val="00C9671F"/>
    <w:rsid w:val="00C969C1"/>
    <w:rsid w:val="00C96CD0"/>
    <w:rsid w:val="00C977F6"/>
    <w:rsid w:val="00CA5E7D"/>
    <w:rsid w:val="00CA7D62"/>
    <w:rsid w:val="00CB07A8"/>
    <w:rsid w:val="00CB3DBA"/>
    <w:rsid w:val="00CB4451"/>
    <w:rsid w:val="00CB44DA"/>
    <w:rsid w:val="00CB6D74"/>
    <w:rsid w:val="00CC0492"/>
    <w:rsid w:val="00CC092E"/>
    <w:rsid w:val="00CC0B6A"/>
    <w:rsid w:val="00CC0E24"/>
    <w:rsid w:val="00CC16E6"/>
    <w:rsid w:val="00CC4E0C"/>
    <w:rsid w:val="00CC4F2D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06675"/>
    <w:rsid w:val="00D10247"/>
    <w:rsid w:val="00D1043B"/>
    <w:rsid w:val="00D11608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47A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87E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C3"/>
    <w:rsid w:val="00D567C6"/>
    <w:rsid w:val="00D5717A"/>
    <w:rsid w:val="00D60646"/>
    <w:rsid w:val="00D61BB1"/>
    <w:rsid w:val="00D621C2"/>
    <w:rsid w:val="00D62265"/>
    <w:rsid w:val="00D71178"/>
    <w:rsid w:val="00D72061"/>
    <w:rsid w:val="00D726F7"/>
    <w:rsid w:val="00D74094"/>
    <w:rsid w:val="00D744D2"/>
    <w:rsid w:val="00D74ACB"/>
    <w:rsid w:val="00D765C8"/>
    <w:rsid w:val="00D77977"/>
    <w:rsid w:val="00D8450E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7639"/>
    <w:rsid w:val="00DC1055"/>
    <w:rsid w:val="00DC1D96"/>
    <w:rsid w:val="00DC3080"/>
    <w:rsid w:val="00DC50EF"/>
    <w:rsid w:val="00DC5477"/>
    <w:rsid w:val="00DC68C0"/>
    <w:rsid w:val="00DD0017"/>
    <w:rsid w:val="00DD07A6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E69E5"/>
    <w:rsid w:val="00DF2C0E"/>
    <w:rsid w:val="00DF548E"/>
    <w:rsid w:val="00DF61B1"/>
    <w:rsid w:val="00DF7C88"/>
    <w:rsid w:val="00E00A77"/>
    <w:rsid w:val="00E00BC8"/>
    <w:rsid w:val="00E00C2C"/>
    <w:rsid w:val="00E01584"/>
    <w:rsid w:val="00E015A0"/>
    <w:rsid w:val="00E01A00"/>
    <w:rsid w:val="00E02067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4FF4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8AC"/>
    <w:rsid w:val="00E4794F"/>
    <w:rsid w:val="00E47A3B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18F"/>
    <w:rsid w:val="00E64277"/>
    <w:rsid w:val="00E643B3"/>
    <w:rsid w:val="00E6444B"/>
    <w:rsid w:val="00E66535"/>
    <w:rsid w:val="00E66F24"/>
    <w:rsid w:val="00E66F51"/>
    <w:rsid w:val="00E7257F"/>
    <w:rsid w:val="00E732F6"/>
    <w:rsid w:val="00E80519"/>
    <w:rsid w:val="00E823E2"/>
    <w:rsid w:val="00E9183E"/>
    <w:rsid w:val="00E91949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D0D"/>
    <w:rsid w:val="00EB39ED"/>
    <w:rsid w:val="00EB3D36"/>
    <w:rsid w:val="00EB4B44"/>
    <w:rsid w:val="00EB4C09"/>
    <w:rsid w:val="00EB4EBA"/>
    <w:rsid w:val="00EB521B"/>
    <w:rsid w:val="00EB5C7E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5D96"/>
    <w:rsid w:val="00F07319"/>
    <w:rsid w:val="00F1199C"/>
    <w:rsid w:val="00F11F9A"/>
    <w:rsid w:val="00F13173"/>
    <w:rsid w:val="00F13221"/>
    <w:rsid w:val="00F17B01"/>
    <w:rsid w:val="00F17C32"/>
    <w:rsid w:val="00F203A3"/>
    <w:rsid w:val="00F20541"/>
    <w:rsid w:val="00F20735"/>
    <w:rsid w:val="00F21732"/>
    <w:rsid w:val="00F21A41"/>
    <w:rsid w:val="00F22683"/>
    <w:rsid w:val="00F24DC5"/>
    <w:rsid w:val="00F2542F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66B"/>
    <w:rsid w:val="00F45BC8"/>
    <w:rsid w:val="00F504CC"/>
    <w:rsid w:val="00F51241"/>
    <w:rsid w:val="00F524A3"/>
    <w:rsid w:val="00F52E40"/>
    <w:rsid w:val="00F543E5"/>
    <w:rsid w:val="00F54A53"/>
    <w:rsid w:val="00F579D0"/>
    <w:rsid w:val="00F57B1F"/>
    <w:rsid w:val="00F60C1C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4F44"/>
    <w:rsid w:val="00F75019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1D9F"/>
    <w:rsid w:val="00FE2E6B"/>
    <w:rsid w:val="00FE3E73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A16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52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85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3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3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4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2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1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7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7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4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3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5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9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7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vivo3</cp:lastModifiedBy>
  <cp:revision>64</cp:revision>
  <cp:lastPrinted>1900-01-01T17:00:00Z</cp:lastPrinted>
  <dcterms:created xsi:type="dcterms:W3CDTF">2025-08-14T00:00:00Z</dcterms:created>
  <dcterms:modified xsi:type="dcterms:W3CDTF">2025-08-15T12:35:00Z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